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0CE9" w:rsidRDefault="006B0CE9" w:rsidP="006B0C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HOLT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6B0CE9" w:rsidRDefault="006B0CE9" w:rsidP="006B0CE9">
      <w:pPr>
        <w:rPr>
          <w:rFonts w:ascii="Times New Roman" w:hAnsi="Times New Roman" w:cs="Times New Roman"/>
        </w:rPr>
      </w:pPr>
    </w:p>
    <w:p w:rsidR="006B0CE9" w:rsidRDefault="006B0CE9" w:rsidP="006B0CE9">
      <w:pPr>
        <w:rPr>
          <w:rFonts w:ascii="Times New Roman" w:hAnsi="Times New Roman" w:cs="Times New Roman"/>
        </w:rPr>
      </w:pPr>
    </w:p>
    <w:p w:rsidR="006B0CE9" w:rsidRDefault="006B0CE9" w:rsidP="006B0C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Robert </w:t>
      </w:r>
      <w:proofErr w:type="spellStart"/>
      <w:r>
        <w:rPr>
          <w:rFonts w:ascii="Times New Roman" w:hAnsi="Times New Roman" w:cs="Times New Roman"/>
        </w:rPr>
        <w:t>Gandeby</w:t>
      </w:r>
      <w:proofErr w:type="spellEnd"/>
      <w:r>
        <w:rPr>
          <w:rFonts w:ascii="Times New Roman" w:hAnsi="Times New Roman" w:cs="Times New Roman"/>
        </w:rPr>
        <w:t>(q.v.) and his wife, Margaret(q.v.), brought a plaint of</w:t>
      </w:r>
    </w:p>
    <w:p w:rsidR="006B0CE9" w:rsidRDefault="006B0CE9" w:rsidP="006B0C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concord against them. </w:t>
      </w:r>
    </w:p>
    <w:p w:rsidR="006B0CE9" w:rsidRDefault="006B0CE9" w:rsidP="006B0C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6B0CE9" w:rsidRDefault="006B0CE9" w:rsidP="006B0CE9">
      <w:pPr>
        <w:rPr>
          <w:rFonts w:ascii="Times New Roman" w:hAnsi="Times New Roman" w:cs="Times New Roman"/>
        </w:rPr>
      </w:pPr>
    </w:p>
    <w:p w:rsidR="006B0CE9" w:rsidRDefault="006B0CE9" w:rsidP="006B0CE9">
      <w:pPr>
        <w:rPr>
          <w:rFonts w:ascii="Times New Roman" w:hAnsi="Times New Roman" w:cs="Times New Roman"/>
        </w:rPr>
      </w:pPr>
    </w:p>
    <w:p w:rsidR="006B0CE9" w:rsidRPr="00C072FD" w:rsidRDefault="006B0CE9" w:rsidP="006B0C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 November 2017</w:t>
      </w:r>
    </w:p>
    <w:p w:rsidR="006B2F86" w:rsidRPr="00E71FC3" w:rsidRDefault="006B0CE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0CE9" w:rsidRDefault="006B0CE9" w:rsidP="00E71FC3">
      <w:r>
        <w:separator/>
      </w:r>
    </w:p>
  </w:endnote>
  <w:endnote w:type="continuationSeparator" w:id="0">
    <w:p w:rsidR="006B0CE9" w:rsidRDefault="006B0CE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0CE9" w:rsidRDefault="006B0CE9" w:rsidP="00E71FC3">
      <w:r>
        <w:separator/>
      </w:r>
    </w:p>
  </w:footnote>
  <w:footnote w:type="continuationSeparator" w:id="0">
    <w:p w:rsidR="006B0CE9" w:rsidRDefault="006B0CE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CE9"/>
    <w:rsid w:val="001A7C09"/>
    <w:rsid w:val="00577BD5"/>
    <w:rsid w:val="00656CBA"/>
    <w:rsid w:val="006A1F77"/>
    <w:rsid w:val="006B0CE9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649114E-DC1B-4275-ADA4-246578AB6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B0CE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2017-11-17T21:21:00Z</dcterms:created>
  <dcterms:modified xsi:type="dcterms:W3CDTF">2017-11-17T21:22:00Z</dcterms:modified>
</cp:coreProperties>
</file>